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860DC7" w:rsidRPr="00860DC7">
        <w:rPr>
          <w:sz w:val="28"/>
          <w:szCs w:val="28"/>
        </w:rPr>
        <w:t>2 апреля 2024 года    № 7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Pr="00415C75">
        <w:rPr>
          <w:b/>
          <w:sz w:val="28"/>
          <w:szCs w:val="28"/>
        </w:rPr>
        <w:t xml:space="preserve">на 2024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7C1AAF" w:rsidP="007C1AAF">
      <w:pPr>
        <w:contextualSpacing/>
        <w:jc w:val="center"/>
        <w:rPr>
          <w:b/>
          <w:sz w:val="28"/>
          <w:szCs w:val="28"/>
        </w:rPr>
      </w:pPr>
      <w:r w:rsidRPr="00415C75">
        <w:rPr>
          <w:b/>
          <w:sz w:val="28"/>
          <w:szCs w:val="28"/>
        </w:rPr>
        <w:t>период 2025 и 2026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Утвердить прилагаемые изменения, которые вносятся в Перечень и коды целевых 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на 2024 год и на плановый период 2025 и 2026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Архангельской области от 20 октября 2023 года № 35.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ED3AEC" w:rsidRPr="00BE7EE7" w:rsidRDefault="00ED3AEC" w:rsidP="00ED3AE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6"/>
          <w:szCs w:val="26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2024 год и на плановый период 2025 и 2026 годов.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415C75" w:rsidRDefault="00415C75" w:rsidP="00415C75">
      <w:pPr>
        <w:pStyle w:val="ConsPlusNormal"/>
        <w:tabs>
          <w:tab w:val="left" w:pos="1134"/>
        </w:tabs>
        <w:rPr>
          <w:bCs/>
        </w:rPr>
      </w:pP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860DC7" w:rsidRPr="00860DC7">
        <w:rPr>
          <w:sz w:val="28"/>
          <w:szCs w:val="28"/>
        </w:rPr>
        <w:t>2 апреля</w:t>
      </w:r>
      <w:r w:rsidRPr="00860DC7">
        <w:rPr>
          <w:sz w:val="28"/>
          <w:szCs w:val="28"/>
        </w:rPr>
        <w:t xml:space="preserve"> 2</w:t>
      </w:r>
      <w:r w:rsidR="00860DC7" w:rsidRPr="00860DC7">
        <w:rPr>
          <w:sz w:val="28"/>
          <w:szCs w:val="28"/>
        </w:rPr>
        <w:t>024 г. № 7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на 2024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56087A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 xml:space="preserve"> период 2025 и 2026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2024 год и на плановый период 2025 и 2026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октября </w:t>
      </w:r>
      <w:r w:rsidRPr="00363CAC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</w:t>
      </w:r>
    </w:p>
    <w:p w:rsidR="00B11D9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1" w:type="dxa"/>
        <w:tblInd w:w="93" w:type="dxa"/>
        <w:tblLook w:val="04A0"/>
      </w:tblPr>
      <w:tblGrid>
        <w:gridCol w:w="2142"/>
        <w:gridCol w:w="7229"/>
      </w:tblGrid>
      <w:tr w:rsidR="001845D9" w:rsidRPr="003B70AB" w:rsidTr="00357429">
        <w:trPr>
          <w:trHeight w:val="450"/>
          <w:tblHeader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3B70AB" w:rsidRDefault="00B71F0D" w:rsidP="00F5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Наименование</w:t>
            </w:r>
          </w:p>
        </w:tc>
      </w:tr>
      <w:tr w:rsidR="001845D9" w:rsidRPr="003B70AB" w:rsidTr="00357429">
        <w:trPr>
          <w:trHeight w:val="322"/>
          <w:tblHeader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</w:tr>
      <w:tr w:rsidR="001845D9" w:rsidRPr="003B70AB" w:rsidTr="00357429">
        <w:trPr>
          <w:trHeight w:val="322"/>
          <w:tblHeader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</w:tr>
      <w:tr w:rsidR="001845D9" w:rsidRPr="003B70AB" w:rsidTr="00357429">
        <w:trPr>
          <w:trHeight w:val="300"/>
          <w:tblHeader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DF27CB" w:rsidRDefault="001845D9" w:rsidP="00F56A65">
            <w:pPr>
              <w:jc w:val="center"/>
            </w:pPr>
            <w:r w:rsidRPr="00DF27CB"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DF27CB" w:rsidRDefault="001845D9" w:rsidP="00F56A65">
            <w:pPr>
              <w:jc w:val="center"/>
            </w:pPr>
            <w:r w:rsidRPr="00DF27CB">
              <w:t>2</w:t>
            </w:r>
          </w:p>
        </w:tc>
      </w:tr>
      <w:tr w:rsidR="001845D9" w:rsidRPr="003B70A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1845D9" w:rsidRPr="003B70A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ind w:left="34" w:hanging="34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1845D9" w:rsidRPr="003B70A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Л8620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1845D9" w:rsidRPr="003B70A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 xml:space="preserve">Расходы на обеспечение деятельности подведомственных </w:t>
            </w:r>
            <w:r w:rsidRPr="003B70AB">
              <w:rPr>
                <w:sz w:val="28"/>
                <w:szCs w:val="28"/>
              </w:rPr>
              <w:lastRenderedPageBreak/>
              <w:t>учреждений</w:t>
            </w:r>
          </w:p>
        </w:tc>
      </w:tr>
      <w:tr w:rsidR="001845D9" w:rsidRPr="003B70AB" w:rsidTr="002F77CF">
        <w:trPr>
          <w:trHeight w:val="39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1845D9" w:rsidRPr="003B70AB" w:rsidTr="00357429">
        <w:trPr>
          <w:trHeight w:val="14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01 1 00 53032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</w:t>
            </w:r>
            <w:r w:rsidR="00D612CA">
              <w:rPr>
                <w:sz w:val="28"/>
                <w:szCs w:val="28"/>
              </w:rPr>
              <w:t xml:space="preserve">дарственных и муниципальных </w:t>
            </w:r>
            <w:r w:rsidRPr="003B70AB">
              <w:rPr>
                <w:sz w:val="28"/>
                <w:szCs w:val="28"/>
              </w:rPr>
              <w:t>образовательных организаций, реализующих  образовательные про</w:t>
            </w:r>
            <w:r w:rsidR="004E5EAE">
              <w:rPr>
                <w:sz w:val="28"/>
                <w:szCs w:val="28"/>
              </w:rPr>
              <w:t>граммы  начального общего</w:t>
            </w:r>
            <w:r w:rsidRPr="003B70AB">
              <w:rPr>
                <w:sz w:val="28"/>
                <w:szCs w:val="28"/>
              </w:rPr>
              <w:t xml:space="preserve"> образования, образовательные программы основного </w:t>
            </w:r>
            <w:r w:rsidR="00D612CA">
              <w:rPr>
                <w:sz w:val="28"/>
                <w:szCs w:val="28"/>
              </w:rPr>
              <w:t xml:space="preserve">общего </w:t>
            </w:r>
            <w:r w:rsidRPr="003B70AB">
              <w:rPr>
                <w:sz w:val="28"/>
                <w:szCs w:val="28"/>
              </w:rPr>
              <w:t xml:space="preserve">образования, образовательные программы среднего общего </w:t>
            </w:r>
            <w:r w:rsidRPr="00D612CA">
              <w:rPr>
                <w:sz w:val="28"/>
                <w:szCs w:val="28"/>
              </w:rPr>
              <w:t>образования (для муниципальных общеобразовательных организаций)</w:t>
            </w:r>
          </w:p>
        </w:tc>
      </w:tr>
      <w:tr w:rsidR="001845D9" w:rsidRPr="003B70A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Л8650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DD787B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Э4660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DE4AFB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общеобразовательных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78744B">
              <w:rPr>
                <w:sz w:val="28"/>
                <w:szCs w:val="28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CF0DBC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BC" w:rsidRPr="0078744B" w:rsidRDefault="00CF0DB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Э4</w:t>
            </w:r>
            <w:r w:rsidR="00D27D87" w:rsidRPr="0078744B">
              <w:rPr>
                <w:sz w:val="28"/>
                <w:szCs w:val="28"/>
              </w:rPr>
              <w:t>700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BC" w:rsidRPr="0078744B" w:rsidRDefault="00D27D87" w:rsidP="00DE4AFB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модернизации школьных систем образования (вне рамок регионального проекта "Модернизация школьных систем образования в Архангельской области")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L3042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DE4AFB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</w:p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R3032</w:t>
            </w: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S6560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Укрепление материально-технической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</w:t>
            </w:r>
            <w:proofErr w:type="gramStart"/>
            <w:r w:rsidRPr="0078744B">
              <w:rPr>
                <w:sz w:val="28"/>
                <w:szCs w:val="28"/>
              </w:rPr>
              <w:t>питания</w:t>
            </w:r>
            <w:proofErr w:type="gramEnd"/>
            <w:r w:rsidRPr="0078744B">
              <w:rPr>
                <w:sz w:val="28"/>
                <w:szCs w:val="28"/>
              </w:rPr>
              <w:t xml:space="preserve"> обучающихся, получающих начальное общее образование</w:t>
            </w:r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S6960</w:t>
            </w: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      </w:r>
          </w:p>
        </w:tc>
      </w:tr>
      <w:tr w:rsidR="001845D9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S8330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78744B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8744B">
              <w:rPr>
                <w:sz w:val="28"/>
                <w:szCs w:val="28"/>
              </w:rPr>
              <w:t>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Л8620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394AF1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F1" w:rsidRPr="0078744B" w:rsidRDefault="00394AF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E2 50981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F1" w:rsidRPr="0078744B" w:rsidRDefault="00394AF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236818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818" w:rsidRPr="0078744B" w:rsidRDefault="00236818" w:rsidP="00236818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E2 51712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818" w:rsidRPr="0078744B" w:rsidRDefault="00236818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78744B">
              <w:rPr>
                <w:sz w:val="28"/>
                <w:szCs w:val="28"/>
              </w:rPr>
              <w:t>общеразвивающих</w:t>
            </w:r>
            <w:proofErr w:type="spellEnd"/>
            <w:r w:rsidRPr="0078744B">
              <w:rPr>
                <w:sz w:val="28"/>
                <w:szCs w:val="28"/>
              </w:rPr>
              <w:t xml:space="preserve"> программ, для создания информационных систем в образовательных организациях</w:t>
            </w:r>
          </w:p>
        </w:tc>
      </w:tr>
      <w:tr w:rsidR="00236818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818" w:rsidRPr="0078744B" w:rsidRDefault="00236818" w:rsidP="00236818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01 1 </w:t>
            </w:r>
            <w:proofErr w:type="gramStart"/>
            <w:r w:rsidRPr="0078744B">
              <w:rPr>
                <w:sz w:val="28"/>
                <w:szCs w:val="28"/>
              </w:rPr>
              <w:t>E</w:t>
            </w:r>
            <w:proofErr w:type="gramEnd"/>
            <w:r w:rsidRPr="0078744B">
              <w:rPr>
                <w:sz w:val="28"/>
                <w:szCs w:val="28"/>
              </w:rPr>
              <w:t>В 51792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818" w:rsidRPr="0078744B" w:rsidRDefault="00236818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78744B">
              <w:rPr>
                <w:sz w:val="28"/>
                <w:szCs w:val="28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01 2 00 00000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Л8390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1845D9" w:rsidRPr="0078744B" w:rsidTr="002F77CF">
        <w:trPr>
          <w:trHeight w:val="39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S6980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1845D9" w:rsidRPr="0078744B" w:rsidTr="00357429">
        <w:trPr>
          <w:trHeight w:val="14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S8240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78744B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78744B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1845D9" w:rsidRPr="0078744B" w:rsidTr="00357429">
        <w:trPr>
          <w:trHeight w:val="6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01 3 00 84020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Л8320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C77091" w:rsidRPr="0078744B" w:rsidTr="00357429">
        <w:trPr>
          <w:trHeight w:val="7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S9120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строительству или проведению ремонта (включая проведение экспертизы и разработку проектной документации) зданий, сооружений муниципальных стационарных организаций отдыха детей и их оздоровления с круглосуточным пребыванием в Архангельской области</w:t>
            </w:r>
          </w:p>
        </w:tc>
      </w:tr>
      <w:tr w:rsidR="001845D9" w:rsidRPr="0078744B" w:rsidTr="00357429">
        <w:trPr>
          <w:trHeight w:val="7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</w:t>
            </w:r>
            <w:r w:rsidRPr="0078744B">
              <w:rPr>
                <w:sz w:val="28"/>
                <w:szCs w:val="28"/>
              </w:rPr>
              <w:lastRenderedPageBreak/>
              <w:t>"Развитие культуры и туризма Шенкурского муниципального округа"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02 1 00 00000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02 1 00 80480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C77091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L5198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S6620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Оснащение детских школ искусств по видам искусств Архангельской области музыкальными инструментами, оборудованием и учебными материалами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S6820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Комплектование книжных фондов библиотек муниципальных образований Архангельской области и подписка на периодическую печать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C77091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"Фундамент ДШИ №18")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"Уютный досуг")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S8893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"Новая жизнь")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S8894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"Игротека в культурном центре")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78744B">
              <w:rPr>
                <w:sz w:val="28"/>
                <w:szCs w:val="28"/>
              </w:rPr>
              <w:t>Ровдинского</w:t>
            </w:r>
            <w:proofErr w:type="spellEnd"/>
            <w:r w:rsidRPr="0078744B">
              <w:rPr>
                <w:sz w:val="28"/>
                <w:szCs w:val="28"/>
              </w:rPr>
              <w:t xml:space="preserve"> КЦ")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02 2 00 80400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02 3 00 00000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02 3 00 80100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1845D9" w:rsidRPr="0078744B" w:rsidTr="00357429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02 3 00 80110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7874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1845D9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03 0 00 83300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1845D9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1845D9" w:rsidRPr="0078744B" w:rsidTr="003574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03 0 00 83320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632BB2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BB2" w:rsidRPr="0078744B" w:rsidRDefault="00632BB2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B2" w:rsidRPr="0078744B" w:rsidRDefault="00632BB2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1845D9" w:rsidRPr="0078744B" w:rsidTr="00357429">
        <w:trPr>
          <w:trHeight w:val="5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04 1 00 85410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04 2 00 80420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L2991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S6910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содействию трудоустройству несовершеннолетних граждан на территории Архангельской области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05 0 00 80450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05 0 00 80480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06 0 00 83100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06 0 00 86360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E9314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149" w:rsidRPr="0078744B" w:rsidRDefault="00E9314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149" w:rsidRPr="0078744B" w:rsidRDefault="00E9314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S6360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</w:tr>
      <w:tr w:rsidR="00E93149" w:rsidRPr="0078744B" w:rsidTr="00357429">
        <w:trPr>
          <w:trHeight w:val="9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149" w:rsidRPr="0078744B" w:rsidRDefault="00E9314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S8896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149" w:rsidRPr="0078744B" w:rsidRDefault="00E9314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"Ремонт дороги, строительство моста через овраг")</w:t>
            </w:r>
          </w:p>
        </w:tc>
      </w:tr>
      <w:tr w:rsidR="001845D9" w:rsidRPr="0078744B" w:rsidTr="00357429">
        <w:trPr>
          <w:trHeight w:val="9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4E7F2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07 0 00 09505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07 0 00 67486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07 0 00 81400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07 0 00 S7487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коммунальной инфраструктуры за счет средств бюджетов субъектов Российской Федерации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4E7F2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S9605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 бюджетов субъектов Российской Федерации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5F7FFC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Э4950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по проведению информационного освещения всероссийского </w:t>
            </w:r>
            <w:proofErr w:type="spellStart"/>
            <w:r w:rsidRPr="0078744B">
              <w:rPr>
                <w:sz w:val="28"/>
                <w:szCs w:val="28"/>
              </w:rPr>
              <w:t>онлайн-голосования</w:t>
            </w:r>
            <w:proofErr w:type="spellEnd"/>
            <w:r w:rsidRPr="0078744B">
              <w:rPr>
                <w:sz w:val="28"/>
                <w:szCs w:val="28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</w:tr>
      <w:tr w:rsidR="005F7FFC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5F7FFC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Проведение комплексных кадастровых работ 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5F7FFC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S8897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"Безопасный город")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S8898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"Сохраним чистоту Земли родной")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S8899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78744B">
              <w:rPr>
                <w:sz w:val="28"/>
                <w:szCs w:val="28"/>
              </w:rPr>
              <w:t>д</w:t>
            </w:r>
            <w:proofErr w:type="gramStart"/>
            <w:r w:rsidRPr="0078744B">
              <w:rPr>
                <w:sz w:val="28"/>
                <w:szCs w:val="28"/>
              </w:rPr>
              <w:t>.В</w:t>
            </w:r>
            <w:proofErr w:type="gramEnd"/>
            <w:r w:rsidRPr="0078744B">
              <w:rPr>
                <w:sz w:val="28"/>
                <w:szCs w:val="28"/>
              </w:rPr>
              <w:t>ласьевская</w:t>
            </w:r>
            <w:proofErr w:type="spellEnd"/>
            <w:r w:rsidRPr="0078744B">
              <w:rPr>
                <w:sz w:val="28"/>
                <w:szCs w:val="28"/>
              </w:rPr>
              <w:t>")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F2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F2 55550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08 2 00 86650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1845D9" w:rsidRPr="0078744B" w:rsidTr="00357429">
        <w:trPr>
          <w:trHeight w:val="6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08 2 00 86740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08 2 00 S6740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S8420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Поддержка территориального общественного самоуправления </w:t>
            </w:r>
          </w:p>
        </w:tc>
      </w:tr>
      <w:tr w:rsidR="00A01C71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C71" w:rsidRPr="0078744B" w:rsidRDefault="00A01C7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S8890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C71" w:rsidRPr="0078744B" w:rsidRDefault="00A01C7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00 S6640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Разработка проектно-сметной документации для строительства и реконструкции (модернизации) объектов питьевого водоснабжения</w:t>
            </w:r>
          </w:p>
        </w:tc>
      </w:tr>
      <w:tr w:rsidR="001845D9" w:rsidRPr="0078744B" w:rsidTr="00357429">
        <w:trPr>
          <w:trHeight w:val="2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F5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Федеральный проект "Чистая вода"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F5 52430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11 0 00 L576</w:t>
            </w:r>
            <w:r w:rsidR="00A01C71" w:rsidRPr="0078744B">
              <w:rPr>
                <w:sz w:val="28"/>
                <w:szCs w:val="28"/>
              </w:rPr>
              <w:t>Л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</w:t>
            </w:r>
            <w:proofErr w:type="spellStart"/>
            <w:r w:rsidRPr="0078744B">
              <w:rPr>
                <w:sz w:val="28"/>
                <w:szCs w:val="28"/>
              </w:rPr>
              <w:t>Поддержака</w:t>
            </w:r>
            <w:proofErr w:type="spellEnd"/>
            <w:r w:rsidRPr="0078744B">
              <w:rPr>
                <w:sz w:val="28"/>
                <w:szCs w:val="28"/>
              </w:rPr>
              <w:t xml:space="preserve"> и развитие агропромышленного комплекса Шенкурского муниципального округа"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12 0 00 L5991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1845D9" w:rsidRPr="0078744B" w:rsidTr="00357429">
        <w:trPr>
          <w:trHeight w:val="14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 Архангельской области"</w:t>
            </w:r>
          </w:p>
        </w:tc>
      </w:tr>
      <w:tr w:rsidR="001845D9" w:rsidRPr="0078744B" w:rsidTr="00357429">
        <w:trPr>
          <w:trHeight w:val="6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13 1 00 00000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13 1 00 80110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7874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A01C71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C71" w:rsidRPr="0078744B" w:rsidRDefault="00A01C7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C71" w:rsidRPr="0078744B" w:rsidRDefault="00A01C7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Реализация мероприятий по </w:t>
            </w:r>
            <w:proofErr w:type="spellStart"/>
            <w:proofErr w:type="gramStart"/>
            <w:r w:rsidRPr="0078744B">
              <w:rPr>
                <w:sz w:val="28"/>
                <w:szCs w:val="28"/>
              </w:rPr>
              <w:t>по</w:t>
            </w:r>
            <w:proofErr w:type="spellEnd"/>
            <w:proofErr w:type="gramEnd"/>
            <w:r w:rsidRPr="0078744B">
              <w:rPr>
                <w:sz w:val="28"/>
                <w:szCs w:val="28"/>
              </w:rPr>
              <w:t xml:space="preserve">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S6630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Оборудование источников наружного противопожарного водоснабжения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S6870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Приобретение и установка автономных дымовых пожарных </w:t>
            </w:r>
            <w:proofErr w:type="spellStart"/>
            <w:r w:rsidRPr="0078744B">
              <w:rPr>
                <w:sz w:val="28"/>
                <w:szCs w:val="28"/>
              </w:rPr>
              <w:t>извещателей</w:t>
            </w:r>
            <w:proofErr w:type="spellEnd"/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13 2 00 81610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1845D9" w:rsidRPr="0078744B" w:rsidTr="00357429">
        <w:trPr>
          <w:trHeight w:val="9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Л8700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S8220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78744B">
              <w:rPr>
                <w:sz w:val="28"/>
                <w:szCs w:val="28"/>
              </w:rPr>
              <w:t>дств в р</w:t>
            </w:r>
            <w:proofErr w:type="gramEnd"/>
            <w:r w:rsidRPr="0078744B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Глава Шенкурского муниципального округа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41 0 00 80010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42 1 00 80010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43 1 00 00000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43 1 00 80010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5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Л8690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1845D9" w:rsidRPr="0078744B" w:rsidTr="00357429">
        <w:trPr>
          <w:trHeight w:val="11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1845D9" w:rsidRPr="0078744B" w:rsidTr="00357429">
        <w:trPr>
          <w:trHeight w:val="8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Л8793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5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45 0 00 81400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Проведение выборов</w:t>
            </w:r>
          </w:p>
        </w:tc>
      </w:tr>
      <w:tr w:rsidR="001845D9" w:rsidRPr="0078744B" w:rsidTr="00357429">
        <w:trPr>
          <w:trHeight w:val="5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46 0 00 81200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47 0 00 00000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47 0 00 81170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1845D9" w:rsidRPr="0078744B" w:rsidTr="00357429">
        <w:trPr>
          <w:trHeight w:val="5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48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49 0 00 51181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49 0 00 51201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50 0 00 80500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51 0 00 87050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54 0 00 80610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55 0 00 80620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55 0 00 80630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157407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407" w:rsidRPr="0078744B" w:rsidRDefault="00157407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407" w:rsidRPr="0078744B" w:rsidRDefault="00157407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157407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407" w:rsidRPr="0078744B" w:rsidRDefault="00157407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56 0 00 80030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407" w:rsidRPr="0078744B" w:rsidRDefault="00157407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58 0 00 Л8730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60 0 00 00000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</w:t>
            </w:r>
          </w:p>
        </w:tc>
      </w:tr>
      <w:tr w:rsidR="001845D9" w:rsidRPr="0078744B" w:rsidTr="00357429">
        <w:trPr>
          <w:trHeight w:val="8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60 0 00 80120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</w:t>
            </w:r>
            <w:r w:rsidR="006B273B">
              <w:rPr>
                <w:sz w:val="28"/>
                <w:szCs w:val="28"/>
              </w:rPr>
              <w:t xml:space="preserve">   </w:t>
            </w:r>
            <w:r w:rsidRPr="0078744B">
              <w:rPr>
                <w:sz w:val="28"/>
                <w:szCs w:val="28"/>
              </w:rPr>
              <w:t xml:space="preserve"> № 597, от 1 июня 2012 года № 761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60 0 00 80130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1845D9" w:rsidRPr="0078744B" w:rsidTr="00357429">
        <w:trPr>
          <w:trHeight w:val="5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60 0 00 80200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78744B">
              <w:rPr>
                <w:sz w:val="28"/>
                <w:szCs w:val="28"/>
              </w:rPr>
              <w:t>софинансирования</w:t>
            </w:r>
            <w:proofErr w:type="spellEnd"/>
            <w:r w:rsidRPr="0078744B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60 0 00 81410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ED700D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Резервные </w:t>
            </w:r>
            <w:proofErr w:type="gramStart"/>
            <w:r w:rsidRPr="0078744B">
              <w:rPr>
                <w:sz w:val="28"/>
                <w:szCs w:val="28"/>
              </w:rPr>
              <w:t>средства</w:t>
            </w:r>
            <w:proofErr w:type="gramEnd"/>
            <w:r w:rsidRPr="0078744B">
              <w:rPr>
                <w:sz w:val="28"/>
                <w:szCs w:val="28"/>
              </w:rPr>
              <w:t xml:space="preserve"> на финансовое обеспечение</w:t>
            </w:r>
            <w:r w:rsidR="001845D9" w:rsidRPr="0078744B">
              <w:rPr>
                <w:sz w:val="28"/>
                <w:szCs w:val="28"/>
              </w:rPr>
              <w:t xml:space="preserve"> выплаты заработной платы исходя из минимального размера оплаты труда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60 0 00 81430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</w:t>
            </w:r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763C4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Меры социальной поддержки </w:t>
            </w:r>
            <w:proofErr w:type="gramStart"/>
            <w:r w:rsidRPr="0078744B">
              <w:rPr>
                <w:sz w:val="28"/>
                <w:szCs w:val="28"/>
              </w:rPr>
              <w:t>отдельным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</w:p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категориям граждан, проживающим на территории </w:t>
            </w:r>
          </w:p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Шенкурского муниципального округа</w:t>
            </w:r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62 0 00 87030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  <w:proofErr w:type="gramStart"/>
            <w:r w:rsidRPr="0078744B">
              <w:rPr>
                <w:sz w:val="28"/>
                <w:szCs w:val="28"/>
              </w:rPr>
              <w:t xml:space="preserve"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</w:t>
            </w:r>
            <w:r w:rsidRPr="0078744B">
              <w:rPr>
                <w:sz w:val="28"/>
                <w:szCs w:val="28"/>
              </w:rPr>
              <w:lastRenderedPageBreak/>
              <w:t>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62 0 00 87040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  <w:proofErr w:type="gramStart"/>
            <w:r w:rsidRPr="0078744B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1845D9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1845D9" w:rsidRPr="003B70A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63 0 00 81300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AA1C5D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2D024C" w:rsidP="00357429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3B57C3">
        <w:rPr>
          <w:bCs/>
        </w:rPr>
        <w:tab/>
      </w:r>
      <w:r w:rsidRPr="003B57C3">
        <w:rPr>
          <w:bCs/>
        </w:rPr>
        <w:tab/>
      </w: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73B" w:rsidRDefault="006B273B" w:rsidP="0040180B">
      <w:r>
        <w:separator/>
      </w:r>
    </w:p>
  </w:endnote>
  <w:endnote w:type="continuationSeparator" w:id="1">
    <w:p w:rsidR="006B273B" w:rsidRDefault="006B273B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73B" w:rsidRDefault="006B273B" w:rsidP="0040180B">
      <w:r>
        <w:separator/>
      </w:r>
    </w:p>
  </w:footnote>
  <w:footnote w:type="continuationSeparator" w:id="1">
    <w:p w:rsidR="006B273B" w:rsidRDefault="006B273B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82EDC"/>
    <w:rsid w:val="00484023"/>
    <w:rsid w:val="00485B90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4448</TotalTime>
  <Pages>15</Pages>
  <Words>3228</Words>
  <Characters>23381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26556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348</cp:revision>
  <cp:lastPrinted>2024-04-02T12:30:00Z</cp:lastPrinted>
  <dcterms:created xsi:type="dcterms:W3CDTF">2021-09-09T06:25:00Z</dcterms:created>
  <dcterms:modified xsi:type="dcterms:W3CDTF">2024-04-03T06:43:00Z</dcterms:modified>
</cp:coreProperties>
</file>